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2D4EC563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513B78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513B7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xxx</w:t>
      </w:r>
    </w:p>
    <w:p w14:paraId="7CA5EDAC" w14:textId="41873E29" w:rsidR="00850230" w:rsidRDefault="00513B78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17</w:t>
      </w:r>
      <w:r w:rsidR="00730F5F" w:rsidRPr="00730F5F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02CC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13B78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30F5F"/>
    <w:rsid w:val="00771682"/>
    <w:rsid w:val="007C4DCB"/>
    <w:rsid w:val="00850230"/>
    <w:rsid w:val="00860458"/>
    <w:rsid w:val="00893C3D"/>
    <w:rsid w:val="008B2EA9"/>
    <w:rsid w:val="008D4BC6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CR0466r3</cp:lastModifiedBy>
  <cp:revision>18</cp:revision>
  <dcterms:created xsi:type="dcterms:W3CDTF">2023-05-09T09:25:00Z</dcterms:created>
  <dcterms:modified xsi:type="dcterms:W3CDTF">2025-09-29T10:42:00Z</dcterms:modified>
</cp:coreProperties>
</file>